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iagrams/data1.xml" ContentType="application/vnd.openxmlformats-officedocument.drawingml.diagramData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diagrams/colors1.xml" ContentType="application/vnd.openxmlformats-officedocument.drawingml.diagramColors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drawing1.xml" ContentType="application/vnd.ms-office.drawingml.diagramDrawing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441F95" w14:textId="087FB773" w:rsidR="00265838" w:rsidRDefault="00265838" w:rsidP="00C71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4BACC6" w:themeFill="accent5"/>
        <w:rPr>
          <w:b/>
        </w:rPr>
      </w:pPr>
      <w:r>
        <w:rPr>
          <w:b/>
        </w:rPr>
        <w:t>Missie</w:t>
      </w:r>
      <w:r w:rsidR="004F038D">
        <w:rPr>
          <w:b/>
        </w:rPr>
        <w:t xml:space="preserve"> </w:t>
      </w:r>
      <w:r w:rsidR="00C71448">
        <w:rPr>
          <w:b/>
        </w:rPr>
        <w:t xml:space="preserve">KT </w:t>
      </w:r>
      <w:r w:rsidR="004F038D">
        <w:rPr>
          <w:b/>
        </w:rPr>
        <w:t>team</w:t>
      </w:r>
    </w:p>
    <w:p w14:paraId="697C951E" w14:textId="31ED6480" w:rsidR="00265838" w:rsidRPr="00265838" w:rsidRDefault="00265838">
      <w:r w:rsidRPr="00265838">
        <w:t xml:space="preserve">Wij zorgen </w:t>
      </w:r>
      <w:r w:rsidR="00E33E75" w:rsidRPr="00265838">
        <w:t>ervoor</w:t>
      </w:r>
      <w:r w:rsidRPr="00265838">
        <w:t xml:space="preserve"> dat de opleiding draait</w:t>
      </w:r>
      <w:r w:rsidR="00316FDE">
        <w:t xml:space="preserve"> en zich ontwikkelt.</w:t>
      </w:r>
    </w:p>
    <w:p w14:paraId="5AAFF10D" w14:textId="6794EEC1" w:rsidR="00CF63E4" w:rsidRPr="00316FDE" w:rsidRDefault="00316FDE" w:rsidP="00C71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4BACC6" w:themeFill="accent5"/>
        <w:rPr>
          <w:b/>
        </w:rPr>
      </w:pPr>
      <w:r w:rsidRPr="00316FDE">
        <w:rPr>
          <w:b/>
        </w:rPr>
        <w:t xml:space="preserve">Visie </w:t>
      </w:r>
      <w:r w:rsidR="00C71448">
        <w:rPr>
          <w:b/>
        </w:rPr>
        <w:t xml:space="preserve">KT </w:t>
      </w:r>
      <w:r w:rsidRPr="00316FDE">
        <w:rPr>
          <w:b/>
        </w:rPr>
        <w:t>team</w:t>
      </w:r>
    </w:p>
    <w:p w14:paraId="02157F7E" w14:textId="54D7282D" w:rsidR="00CF63E4" w:rsidRDefault="00C71448" w:rsidP="00316FDE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C47900" wp14:editId="50213DCE">
                <wp:simplePos x="0" y="0"/>
                <wp:positionH relativeFrom="column">
                  <wp:posOffset>4197643</wp:posOffset>
                </wp:positionH>
                <wp:positionV relativeFrom="paragraph">
                  <wp:posOffset>12814</wp:posOffset>
                </wp:positionV>
                <wp:extent cx="1596087" cy="3132161"/>
                <wp:effectExtent l="0" t="0" r="23495" b="1143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6087" cy="313216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E5A02A" w14:textId="4F55688D" w:rsidR="00C71448" w:rsidRPr="00C71448" w:rsidRDefault="00C71448">
                            <w:pPr>
                              <w:rPr>
                                <w:i/>
                                <w:color w:val="000000" w:themeColor="text1"/>
                                <w:sz w:val="18"/>
                              </w:rPr>
                            </w:pPr>
                            <w:r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>Toelichting</w:t>
                            </w:r>
                          </w:p>
                          <w:p w14:paraId="21EEF118" w14:textId="7D84D609" w:rsidR="00CF63E4" w:rsidRPr="00C71448" w:rsidRDefault="00CF63E4">
                            <w:pPr>
                              <w:rPr>
                                <w:i/>
                                <w:color w:val="000000" w:themeColor="text1"/>
                                <w:sz w:val="18"/>
                              </w:rPr>
                            </w:pPr>
                            <w:r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>Het KT-team voert haar taken uit in een omgeving tussen drie instellingen en vier  stakeholders.</w:t>
                            </w:r>
                          </w:p>
                          <w:p w14:paraId="5F494677" w14:textId="3757A2B3" w:rsidR="00CF63E4" w:rsidRPr="00C71448" w:rsidRDefault="00CF63E4" w:rsidP="00CF63E4">
                            <w:pPr>
                              <w:rPr>
                                <w:i/>
                                <w:color w:val="000000" w:themeColor="text1"/>
                                <w:sz w:val="18"/>
                              </w:rPr>
                            </w:pPr>
                            <w:r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 xml:space="preserve">Deze stakeholders zijn: de </w:t>
                            </w:r>
                            <w:proofErr w:type="spellStart"/>
                            <w:r w:rsidR="00C71448"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>onderwijs</w:t>
                            </w:r>
                            <w:r w:rsid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>-</w:t>
                            </w:r>
                            <w:r w:rsidR="00C71448"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>organisaties</w:t>
                            </w:r>
                            <w:proofErr w:type="spellEnd"/>
                            <w:r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 xml:space="preserve"> van de drie instellingen, de st</w:t>
                            </w:r>
                            <w:r w:rsid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 xml:space="preserve">udenten en hun studievereniging, de docenten binnen de drie instellingen </w:t>
                            </w:r>
                            <w:r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 xml:space="preserve">en </w:t>
                            </w:r>
                            <w:r w:rsidR="00C71448"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 xml:space="preserve">als laatste </w:t>
                            </w:r>
                            <w:r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>het werkveld.</w:t>
                            </w:r>
                          </w:p>
                          <w:p w14:paraId="43F9C1BD" w14:textId="784FF3D2" w:rsidR="00C71448" w:rsidRPr="00C71448" w:rsidRDefault="00C71448" w:rsidP="00CF63E4">
                            <w:pPr>
                              <w:rPr>
                                <w:i/>
                                <w:color w:val="000000" w:themeColor="text1"/>
                                <w:sz w:val="18"/>
                              </w:rPr>
                            </w:pPr>
                            <w:r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>De visie van het team is uitgewerkt</w:t>
                            </w:r>
                            <w:r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 xml:space="preserve"> en wordt</w:t>
                            </w:r>
                            <w:r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 xml:space="preserve"> toegelicht aan de hand van de </w:t>
                            </w:r>
                            <w:r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 xml:space="preserve">vier </w:t>
                            </w:r>
                            <w:r w:rsidRPr="00C71448">
                              <w:rPr>
                                <w:i/>
                                <w:color w:val="000000" w:themeColor="text1"/>
                                <w:sz w:val="18"/>
                              </w:rPr>
                              <w:t>stakeholders.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30.5pt;margin-top:1pt;width:125.7pt;height:246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" fillcolor="#d8d8d8 [2732]" strokeweight=".5pt">
                <v:textbox>
                  <w:txbxContent>
                    <w:p w14:paraId="08E5A02A" w14:textId="4F55688D" w:rsidR="00C71448" w:rsidRPr="00C71448" w:rsidRDefault="00C71448">
                      <w:pPr>
                        <w:rPr>
                          <w:i/>
                          <w:color w:val="000000" w:themeColor="text1"/>
                          <w:sz w:val="18"/>
                        </w:rPr>
                      </w:pPr>
                      <w:r w:rsidRPr="00C71448">
                        <w:rPr>
                          <w:i/>
                          <w:color w:val="000000" w:themeColor="text1"/>
                          <w:sz w:val="18"/>
                        </w:rPr>
                        <w:t>Toelichting</w:t>
                      </w:r>
                    </w:p>
                    <w:p w14:paraId="21EEF118" w14:textId="7D84D609" w:rsidR="00CF63E4" w:rsidRPr="00C71448" w:rsidRDefault="00CF63E4">
                      <w:pPr>
                        <w:rPr>
                          <w:i/>
                          <w:color w:val="000000" w:themeColor="text1"/>
                          <w:sz w:val="18"/>
                        </w:rPr>
                      </w:pPr>
                      <w:r w:rsidRPr="00C71448">
                        <w:rPr>
                          <w:i/>
                          <w:color w:val="000000" w:themeColor="text1"/>
                          <w:sz w:val="18"/>
                        </w:rPr>
                        <w:t>Het KT-team voert haar taken uit in een omgeving tussen drie instellingen en vier  stakeholders.</w:t>
                      </w:r>
                    </w:p>
                    <w:p w14:paraId="5F494677" w14:textId="3757A2B3" w:rsidR="00CF63E4" w:rsidRPr="00C71448" w:rsidRDefault="00CF63E4" w:rsidP="00CF63E4">
                      <w:pPr>
                        <w:rPr>
                          <w:i/>
                          <w:color w:val="000000" w:themeColor="text1"/>
                          <w:sz w:val="18"/>
                        </w:rPr>
                      </w:pPr>
                      <w:r w:rsidRPr="00C71448">
                        <w:rPr>
                          <w:i/>
                          <w:color w:val="000000" w:themeColor="text1"/>
                          <w:sz w:val="18"/>
                        </w:rPr>
                        <w:t xml:space="preserve">Deze stakeholders zijn: de </w:t>
                      </w:r>
                      <w:proofErr w:type="spellStart"/>
                      <w:r w:rsidR="00C71448" w:rsidRPr="00C71448">
                        <w:rPr>
                          <w:i/>
                          <w:color w:val="000000" w:themeColor="text1"/>
                          <w:sz w:val="18"/>
                        </w:rPr>
                        <w:t>onderwijs</w:t>
                      </w:r>
                      <w:r w:rsidR="00C71448">
                        <w:rPr>
                          <w:i/>
                          <w:color w:val="000000" w:themeColor="text1"/>
                          <w:sz w:val="18"/>
                        </w:rPr>
                        <w:t>-</w:t>
                      </w:r>
                      <w:r w:rsidR="00C71448" w:rsidRPr="00C71448">
                        <w:rPr>
                          <w:i/>
                          <w:color w:val="000000" w:themeColor="text1"/>
                          <w:sz w:val="18"/>
                        </w:rPr>
                        <w:t>organisaties</w:t>
                      </w:r>
                      <w:proofErr w:type="spellEnd"/>
                      <w:r w:rsidRPr="00C71448">
                        <w:rPr>
                          <w:i/>
                          <w:color w:val="000000" w:themeColor="text1"/>
                          <w:sz w:val="18"/>
                        </w:rPr>
                        <w:t xml:space="preserve"> van de drie instellingen, de st</w:t>
                      </w:r>
                      <w:r w:rsidR="00C71448">
                        <w:rPr>
                          <w:i/>
                          <w:color w:val="000000" w:themeColor="text1"/>
                          <w:sz w:val="18"/>
                        </w:rPr>
                        <w:t xml:space="preserve">udenten en hun studievereniging, de docenten binnen de drie instellingen </w:t>
                      </w:r>
                      <w:r w:rsidRPr="00C71448">
                        <w:rPr>
                          <w:i/>
                          <w:color w:val="000000" w:themeColor="text1"/>
                          <w:sz w:val="18"/>
                        </w:rPr>
                        <w:t xml:space="preserve">en </w:t>
                      </w:r>
                      <w:r w:rsidR="00C71448" w:rsidRPr="00C71448">
                        <w:rPr>
                          <w:i/>
                          <w:color w:val="000000" w:themeColor="text1"/>
                          <w:sz w:val="18"/>
                        </w:rPr>
                        <w:t xml:space="preserve">als laatste </w:t>
                      </w:r>
                      <w:r w:rsidRPr="00C71448">
                        <w:rPr>
                          <w:i/>
                          <w:color w:val="000000" w:themeColor="text1"/>
                          <w:sz w:val="18"/>
                        </w:rPr>
                        <w:t>het werkveld.</w:t>
                      </w:r>
                    </w:p>
                    <w:p w14:paraId="43F9C1BD" w14:textId="784FF3D2" w:rsidR="00C71448" w:rsidRPr="00C71448" w:rsidRDefault="00C71448" w:rsidP="00CF63E4">
                      <w:pPr>
                        <w:rPr>
                          <w:i/>
                          <w:color w:val="000000" w:themeColor="text1"/>
                          <w:sz w:val="18"/>
                        </w:rPr>
                      </w:pPr>
                      <w:r w:rsidRPr="00C71448">
                        <w:rPr>
                          <w:i/>
                          <w:color w:val="000000" w:themeColor="text1"/>
                          <w:sz w:val="18"/>
                        </w:rPr>
                        <w:t>De visie van het team is uitgewerkt</w:t>
                      </w:r>
                      <w:r>
                        <w:rPr>
                          <w:i/>
                          <w:color w:val="000000" w:themeColor="text1"/>
                          <w:sz w:val="18"/>
                        </w:rPr>
                        <w:t xml:space="preserve"> en wordt</w:t>
                      </w:r>
                      <w:r w:rsidRPr="00C71448">
                        <w:rPr>
                          <w:i/>
                          <w:color w:val="000000" w:themeColor="text1"/>
                          <w:sz w:val="18"/>
                        </w:rPr>
                        <w:t xml:space="preserve"> toegelicht aan de hand van de </w:t>
                      </w:r>
                      <w:r>
                        <w:rPr>
                          <w:i/>
                          <w:color w:val="000000" w:themeColor="text1"/>
                          <w:sz w:val="18"/>
                        </w:rPr>
                        <w:t xml:space="preserve">vier </w:t>
                      </w:r>
                      <w:r w:rsidRPr="00C71448">
                        <w:rPr>
                          <w:i/>
                          <w:color w:val="000000" w:themeColor="text1"/>
                          <w:sz w:val="18"/>
                        </w:rPr>
                        <w:t>stakeholders.</w:t>
                      </w:r>
                    </w:p>
                  </w:txbxContent>
                </v:textbox>
              </v:shape>
            </w:pict>
          </mc:Fallback>
        </mc:AlternateContent>
      </w:r>
      <w:r w:rsidR="00CF63E4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04EB9" wp14:editId="6AB55E6B">
                <wp:simplePos x="0" y="0"/>
                <wp:positionH relativeFrom="column">
                  <wp:posOffset>1829729</wp:posOffset>
                </wp:positionH>
                <wp:positionV relativeFrom="paragraph">
                  <wp:posOffset>46355</wp:posOffset>
                </wp:positionV>
                <wp:extent cx="651510" cy="319708"/>
                <wp:effectExtent l="0" t="0" r="0" b="444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319708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44A705D" w14:textId="77777777" w:rsidR="00316FDE" w:rsidRPr="00CF63E4" w:rsidRDefault="00316FDE" w:rsidP="00316FD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CF63E4"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  <w:lang w:val="en-GB"/>
                              </w:rPr>
                              <w:t>TUD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7" style="position:absolute;margin-left:144.05pt;margin-top:3.65pt;width:51.3pt;height:2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" fillcolor="#4f81bd" stroked="f" strokeweight="2pt">
                <v:textbox>
                  <w:txbxContent>
                    <w:p w14:paraId="444A705D" w14:textId="77777777" w:rsidR="00316FDE" w:rsidRPr="00CF63E4" w:rsidRDefault="00316FDE" w:rsidP="00316FDE">
                      <w:pPr>
                        <w:jc w:val="center"/>
                        <w:rPr>
                          <w:b/>
                          <w:color w:val="FFFFFF" w:themeColor="background1"/>
                          <w:sz w:val="16"/>
                          <w:szCs w:val="16"/>
                          <w:lang w:val="en-GB"/>
                        </w:rPr>
                      </w:pPr>
                      <w:r w:rsidRPr="00CF63E4">
                        <w:rPr>
                          <w:b/>
                          <w:color w:val="FFFFFF" w:themeColor="background1"/>
                          <w:sz w:val="16"/>
                          <w:szCs w:val="16"/>
                          <w:lang w:val="en-GB"/>
                        </w:rPr>
                        <w:t>TUD</w:t>
                      </w:r>
                    </w:p>
                  </w:txbxContent>
                </v:textbox>
              </v:oval>
            </w:pict>
          </mc:Fallback>
        </mc:AlternateContent>
      </w:r>
      <w:r w:rsidR="00CF63E4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C13B2" wp14:editId="6C301FCF">
                <wp:simplePos x="0" y="0"/>
                <wp:positionH relativeFrom="column">
                  <wp:posOffset>2341245</wp:posOffset>
                </wp:positionH>
                <wp:positionV relativeFrom="paragraph">
                  <wp:posOffset>264795</wp:posOffset>
                </wp:positionV>
                <wp:extent cx="706120" cy="347345"/>
                <wp:effectExtent l="0" t="0" r="0" b="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120" cy="347345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DA92A2" w14:textId="77777777" w:rsidR="00316FDE" w:rsidRPr="00CF63E4" w:rsidRDefault="00316FDE" w:rsidP="00316FDE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CF63E4">
                              <w:rPr>
                                <w:b/>
                                <w:sz w:val="16"/>
                                <w:szCs w:val="16"/>
                                <w:lang w:val="en-GB"/>
                              </w:rPr>
                              <w:t>EMC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8" style="position:absolute;margin-left:184.35pt;margin-top:20.85pt;width:55.6pt;height:2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" fillcolor="#9bbb59 [3206]" stroked="f" strokeweight="2pt">
                <v:textbox>
                  <w:txbxContent>
                    <w:p w14:paraId="0ADA92A2" w14:textId="77777777" w:rsidR="00316FDE" w:rsidRPr="00CF63E4" w:rsidRDefault="00316FDE" w:rsidP="00316FDE">
                      <w:pPr>
                        <w:jc w:val="center"/>
                        <w:rPr>
                          <w:b/>
                          <w:sz w:val="16"/>
                          <w:szCs w:val="16"/>
                          <w:lang w:val="en-GB"/>
                        </w:rPr>
                      </w:pPr>
                      <w:r w:rsidRPr="00CF63E4">
                        <w:rPr>
                          <w:b/>
                          <w:sz w:val="16"/>
                          <w:szCs w:val="16"/>
                          <w:lang w:val="en-GB"/>
                        </w:rPr>
                        <w:t>EMC</w:t>
                      </w:r>
                    </w:p>
                  </w:txbxContent>
                </v:textbox>
              </v:oval>
            </w:pict>
          </mc:Fallback>
        </mc:AlternateContent>
      </w:r>
    </w:p>
    <w:p w14:paraId="0556017A" w14:textId="7E6070DF" w:rsidR="00316FDE" w:rsidRPr="00316FDE" w:rsidRDefault="00CF63E4" w:rsidP="00316FDE">
      <w:r w:rsidRPr="00EA721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36F561" wp14:editId="310AC0BE">
                <wp:simplePos x="0" y="0"/>
                <wp:positionH relativeFrom="column">
                  <wp:posOffset>1672267</wp:posOffset>
                </wp:positionH>
                <wp:positionV relativeFrom="paragraph">
                  <wp:posOffset>2378540</wp:posOffset>
                </wp:positionV>
                <wp:extent cx="962167" cy="361315"/>
                <wp:effectExtent l="0" t="0" r="9525" b="63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167" cy="36131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3C47F4" w14:textId="1DAFA466" w:rsidR="00EA721C" w:rsidRPr="00C71448" w:rsidRDefault="00840919" w:rsidP="00EA721C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GB"/>
                              </w:rPr>
                            </w:pPr>
                            <w:r w:rsidRPr="00C71448">
                              <w:rPr>
                                <w:b/>
                                <w:color w:val="FFFFFF" w:themeColor="background1"/>
                                <w:sz w:val="16"/>
                                <w:lang w:val="en-GB"/>
                              </w:rPr>
                              <w:t>V</w:t>
                            </w:r>
                            <w:r w:rsidR="00EA721C" w:rsidRPr="00C71448">
                              <w:rPr>
                                <w:b/>
                                <w:color w:val="FFFFFF" w:themeColor="background1"/>
                                <w:sz w:val="16"/>
                                <w:lang w:val="en-GB"/>
                              </w:rPr>
                              <w:t>ariscopic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9" style="position:absolute;margin-left:131.65pt;margin-top:187.3pt;width:75.75pt;height:28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" fillcolor="#365f91 [2404]" stroked="f" strokeweight="2pt">
                <v:textbox>
                  <w:txbxContent>
                    <w:p w14:paraId="6A3C47F4" w14:textId="1DAFA466" w:rsidR="00EA721C" w:rsidRPr="00C71448" w:rsidRDefault="00840919" w:rsidP="00EA721C">
                      <w:pPr>
                        <w:jc w:val="center"/>
                        <w:rPr>
                          <w:b/>
                          <w:color w:val="FFFFFF" w:themeColor="background1"/>
                          <w:sz w:val="16"/>
                          <w:lang w:val="en-GB"/>
                        </w:rPr>
                      </w:pPr>
                      <w:r w:rsidRPr="00C71448">
                        <w:rPr>
                          <w:b/>
                          <w:color w:val="FFFFFF" w:themeColor="background1"/>
                          <w:sz w:val="16"/>
                          <w:lang w:val="en-GB"/>
                        </w:rPr>
                        <w:t>V</w:t>
                      </w:r>
                      <w:r w:rsidR="00EA721C" w:rsidRPr="00C71448">
                        <w:rPr>
                          <w:b/>
                          <w:color w:val="FFFFFF" w:themeColor="background1"/>
                          <w:sz w:val="16"/>
                          <w:lang w:val="en-GB"/>
                        </w:rPr>
                        <w:t>ariscopic</w:t>
                      </w:r>
                    </w:p>
                  </w:txbxContent>
                </v:textbox>
              </v:oval>
            </w:pict>
          </mc:Fallback>
        </mc:AlternateContent>
      </w:r>
      <w:r w:rsidRPr="00CF63E4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204E38" wp14:editId="7081BA9D">
                <wp:simplePos x="0" y="0"/>
                <wp:positionH relativeFrom="column">
                  <wp:posOffset>2703830</wp:posOffset>
                </wp:positionH>
                <wp:positionV relativeFrom="paragraph">
                  <wp:posOffset>741045</wp:posOffset>
                </wp:positionV>
                <wp:extent cx="688975" cy="321310"/>
                <wp:effectExtent l="0" t="0" r="0" b="254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321310"/>
                        </a:xfrm>
                        <a:prstGeom prst="ellipse">
                          <a:avLst/>
                        </a:prstGeom>
                        <a:solidFill>
                          <a:srgbClr val="8064A2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109A64B" w14:textId="77777777" w:rsidR="00CF63E4" w:rsidRPr="00CF63E4" w:rsidRDefault="00CF63E4" w:rsidP="00CF63E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CF63E4"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  <w:lang w:val="en-GB"/>
                              </w:rPr>
                              <w:t>LUMC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30" style="position:absolute;margin-left:212.9pt;margin-top:58.35pt;width:54.25pt;height:25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" fillcolor="#8064a2" stroked="f" strokeweight="2pt">
                <v:textbox>
                  <w:txbxContent>
                    <w:p w14:paraId="1109A64B" w14:textId="77777777" w:rsidR="00CF63E4" w:rsidRPr="00CF63E4" w:rsidRDefault="00CF63E4" w:rsidP="00CF63E4">
                      <w:pPr>
                        <w:jc w:val="center"/>
                        <w:rPr>
                          <w:b/>
                          <w:color w:val="FFFFFF" w:themeColor="background1"/>
                          <w:sz w:val="16"/>
                          <w:szCs w:val="16"/>
                          <w:lang w:val="en-GB"/>
                        </w:rPr>
                      </w:pPr>
                      <w:r w:rsidRPr="00CF63E4">
                        <w:rPr>
                          <w:b/>
                          <w:color w:val="FFFFFF" w:themeColor="background1"/>
                          <w:sz w:val="16"/>
                          <w:szCs w:val="16"/>
                          <w:lang w:val="en-GB"/>
                        </w:rPr>
                        <w:t>LUMC</w:t>
                      </w:r>
                    </w:p>
                  </w:txbxContent>
                </v:textbox>
              </v:oval>
            </w:pict>
          </mc:Fallback>
        </mc:AlternateContent>
      </w:r>
      <w:r w:rsidRPr="00CF63E4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FA557E" wp14:editId="01EF5204">
                <wp:simplePos x="0" y="0"/>
                <wp:positionH relativeFrom="column">
                  <wp:posOffset>3338195</wp:posOffset>
                </wp:positionH>
                <wp:positionV relativeFrom="paragraph">
                  <wp:posOffset>945515</wp:posOffset>
                </wp:positionV>
                <wp:extent cx="651510" cy="319405"/>
                <wp:effectExtent l="0" t="0" r="0" b="444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31940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8326998" w14:textId="77777777" w:rsidR="00CF63E4" w:rsidRPr="00CF63E4" w:rsidRDefault="00CF63E4" w:rsidP="00CF63E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CF63E4"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  <w:lang w:val="en-GB"/>
                              </w:rPr>
                              <w:t>TUD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31" style="position:absolute;margin-left:262.85pt;margin-top:74.45pt;width:51.3pt;height:25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" fillcolor="#4f81bd" stroked="f" strokeweight="2pt">
                <v:textbox>
                  <w:txbxContent>
                    <w:p w14:paraId="08326998" w14:textId="77777777" w:rsidR="00CF63E4" w:rsidRPr="00CF63E4" w:rsidRDefault="00CF63E4" w:rsidP="00CF63E4">
                      <w:pPr>
                        <w:jc w:val="center"/>
                        <w:rPr>
                          <w:b/>
                          <w:color w:val="FFFFFF" w:themeColor="background1"/>
                          <w:sz w:val="16"/>
                          <w:szCs w:val="16"/>
                          <w:lang w:val="en-GB"/>
                        </w:rPr>
                      </w:pPr>
                      <w:r w:rsidRPr="00CF63E4">
                        <w:rPr>
                          <w:b/>
                          <w:color w:val="FFFFFF" w:themeColor="background1"/>
                          <w:sz w:val="16"/>
                          <w:szCs w:val="16"/>
                          <w:lang w:val="en-GB"/>
                        </w:rPr>
                        <w:t>TUD</w:t>
                      </w:r>
                    </w:p>
                  </w:txbxContent>
                </v:textbox>
              </v:oval>
            </w:pict>
          </mc:Fallback>
        </mc:AlternateContent>
      </w:r>
      <w:r w:rsidRPr="00CF63E4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4BC002" wp14:editId="6F935AE4">
                <wp:simplePos x="0" y="0"/>
                <wp:positionH relativeFrom="column">
                  <wp:posOffset>3284220</wp:posOffset>
                </wp:positionH>
                <wp:positionV relativeFrom="paragraph">
                  <wp:posOffset>1320800</wp:posOffset>
                </wp:positionV>
                <wp:extent cx="706120" cy="347345"/>
                <wp:effectExtent l="0" t="0" r="0" b="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120" cy="34734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911BAA8" w14:textId="77777777" w:rsidR="00CF63E4" w:rsidRPr="00CF63E4" w:rsidRDefault="00CF63E4" w:rsidP="00CF63E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CF63E4"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  <w:lang w:val="en-GB"/>
                              </w:rPr>
                              <w:t>EMC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32" style="position:absolute;margin-left:258.6pt;margin-top:104pt;width:55.6pt;height:27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" fillcolor="#9bbb59" stroked="f" strokeweight="2pt">
                <v:textbox>
                  <w:txbxContent>
                    <w:p w14:paraId="0911BAA8" w14:textId="77777777" w:rsidR="00CF63E4" w:rsidRPr="00CF63E4" w:rsidRDefault="00CF63E4" w:rsidP="00CF63E4">
                      <w:pPr>
                        <w:jc w:val="center"/>
                        <w:rPr>
                          <w:b/>
                          <w:color w:val="FFFFFF" w:themeColor="background1"/>
                          <w:sz w:val="16"/>
                          <w:szCs w:val="16"/>
                          <w:lang w:val="en-GB"/>
                        </w:rPr>
                      </w:pPr>
                      <w:r w:rsidRPr="00CF63E4">
                        <w:rPr>
                          <w:b/>
                          <w:color w:val="FFFFFF" w:themeColor="background1"/>
                          <w:sz w:val="16"/>
                          <w:szCs w:val="16"/>
                          <w:lang w:val="en-GB"/>
                        </w:rPr>
                        <w:t>EMC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6FFDA8" wp14:editId="0DC04833">
                <wp:simplePos x="0" y="0"/>
                <wp:positionH relativeFrom="column">
                  <wp:posOffset>1249301</wp:posOffset>
                </wp:positionH>
                <wp:positionV relativeFrom="paragraph">
                  <wp:posOffset>-3952</wp:posOffset>
                </wp:positionV>
                <wp:extent cx="689212" cy="321850"/>
                <wp:effectExtent l="0" t="0" r="0" b="254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212" cy="321850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67D15B" w14:textId="77777777" w:rsidR="00316FDE" w:rsidRPr="00CF63E4" w:rsidRDefault="00316FDE" w:rsidP="00316FD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CF63E4"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  <w:lang w:val="en-GB"/>
                              </w:rPr>
                              <w:t>LUMC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33" style="position:absolute;margin-left:98.35pt;margin-top:-.3pt;width:54.25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" fillcolor="#8064a2 [3207]" stroked="f" strokeweight="2pt">
                <v:textbox>
                  <w:txbxContent>
                    <w:p w14:paraId="0F67D15B" w14:textId="77777777" w:rsidR="00316FDE" w:rsidRPr="00CF63E4" w:rsidRDefault="00316FDE" w:rsidP="00316FDE">
                      <w:pPr>
                        <w:jc w:val="center"/>
                        <w:rPr>
                          <w:b/>
                          <w:color w:val="FFFFFF" w:themeColor="background1"/>
                          <w:sz w:val="16"/>
                          <w:szCs w:val="16"/>
                          <w:lang w:val="en-GB"/>
                        </w:rPr>
                      </w:pPr>
                      <w:r w:rsidRPr="00CF63E4">
                        <w:rPr>
                          <w:b/>
                          <w:color w:val="FFFFFF" w:themeColor="background1"/>
                          <w:sz w:val="16"/>
                          <w:szCs w:val="16"/>
                          <w:lang w:val="en-GB"/>
                        </w:rPr>
                        <w:t>LUMC</w:t>
                      </w:r>
                    </w:p>
                  </w:txbxContent>
                </v:textbox>
              </v:oval>
            </w:pict>
          </mc:Fallback>
        </mc:AlternateContent>
      </w:r>
      <w:bookmarkStart w:id="0" w:name="_GoBack"/>
      <w:r>
        <w:rPr>
          <w:noProof/>
          <w:lang w:eastAsia="nl-NL"/>
        </w:rPr>
        <w:drawing>
          <wp:inline distT="0" distB="0" distL="0" distR="0" wp14:anchorId="01F78895" wp14:editId="4D72E3BC">
            <wp:extent cx="4312693" cy="2565779"/>
            <wp:effectExtent l="0" t="0" r="0" b="2540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bookmarkEnd w:id="0"/>
    </w:p>
    <w:p w14:paraId="7C2EE492" w14:textId="77777777" w:rsidR="00FC0833" w:rsidRDefault="00316FDE" w:rsidP="00FC0833">
      <w:r>
        <w:t>Het KT team is</w:t>
      </w:r>
      <w:r w:rsidR="0060712A">
        <w:t>…</w:t>
      </w:r>
    </w:p>
    <w:p w14:paraId="2E03C07B" w14:textId="5655915D" w:rsidR="00316FDE" w:rsidRDefault="00692D35" w:rsidP="00EA721C">
      <w:pPr>
        <w:pStyle w:val="ListParagraph"/>
        <w:numPr>
          <w:ilvl w:val="0"/>
          <w:numId w:val="6"/>
        </w:numPr>
      </w:pPr>
      <w:r>
        <w:t>Voor de organisatie</w:t>
      </w:r>
      <w:r w:rsidR="00F03E3A">
        <w:t>s binnen de drie instellingen</w:t>
      </w:r>
      <w:r>
        <w:t xml:space="preserve"> is het </w:t>
      </w:r>
      <w:r w:rsidR="00F03E3A">
        <w:t>KT-</w:t>
      </w:r>
      <w:r>
        <w:t xml:space="preserve">team de bruggenbouwer. </w:t>
      </w:r>
      <w:r w:rsidR="00F03E3A">
        <w:t>Zij zorgt voor d</w:t>
      </w:r>
      <w:r>
        <w:t xml:space="preserve">e verbinding </w:t>
      </w:r>
      <w:r w:rsidR="00EA721C">
        <w:t xml:space="preserve">tussen Leiden, Delft en Rotterdam </w:t>
      </w:r>
      <w:r w:rsidR="00D70136">
        <w:t xml:space="preserve">en </w:t>
      </w:r>
      <w:r w:rsidR="00840919">
        <w:t xml:space="preserve">voor </w:t>
      </w:r>
      <w:r w:rsidR="00D70136">
        <w:t>afstemm</w:t>
      </w:r>
      <w:r w:rsidR="007D2EAC">
        <w:t xml:space="preserve">ing </w:t>
      </w:r>
      <w:r w:rsidR="00D70136">
        <w:t xml:space="preserve">van </w:t>
      </w:r>
      <w:r w:rsidR="00C71448">
        <w:t xml:space="preserve">de </w:t>
      </w:r>
      <w:r w:rsidR="00D70136">
        <w:t>lokale systemen en culturen</w:t>
      </w:r>
      <w:r w:rsidR="00C71448">
        <w:t xml:space="preserve"> op de behoeften van de opleiding.</w:t>
      </w:r>
    </w:p>
    <w:p w14:paraId="60FC09DF" w14:textId="63A2B915" w:rsidR="00692D35" w:rsidRDefault="00692D35" w:rsidP="00EA721C">
      <w:pPr>
        <w:pStyle w:val="ListParagraph"/>
        <w:numPr>
          <w:ilvl w:val="0"/>
          <w:numId w:val="6"/>
        </w:numPr>
      </w:pPr>
      <w:r>
        <w:t xml:space="preserve">Voor studenten </w:t>
      </w:r>
      <w:r w:rsidR="0045614A">
        <w:t xml:space="preserve">draagt het team </w:t>
      </w:r>
      <w:r w:rsidR="00D70136">
        <w:t>zorg</w:t>
      </w:r>
      <w:r w:rsidR="0045614A">
        <w:t xml:space="preserve"> </w:t>
      </w:r>
      <w:r w:rsidR="00840919">
        <w:t xml:space="preserve">voor </w:t>
      </w:r>
      <w:r w:rsidR="009E7B96">
        <w:t>de rand</w:t>
      </w:r>
      <w:r w:rsidR="00777ABD">
        <w:t>voorwaarden</w:t>
      </w:r>
      <w:r w:rsidR="004A5F09">
        <w:t xml:space="preserve"> en faciliteiten</w:t>
      </w:r>
      <w:r w:rsidR="00777ABD">
        <w:t xml:space="preserve"> om te kunnen studeren. </w:t>
      </w:r>
      <w:r w:rsidR="009E7B96">
        <w:t xml:space="preserve">In het bijzonder verzorgt </w:t>
      </w:r>
      <w:r w:rsidR="0045614A">
        <w:t xml:space="preserve">het team </w:t>
      </w:r>
      <w:r w:rsidR="009E7B96">
        <w:t xml:space="preserve">de </w:t>
      </w:r>
      <w:r>
        <w:t>benodigde informatie</w:t>
      </w:r>
      <w:r w:rsidR="004A5F09">
        <w:t xml:space="preserve">, </w:t>
      </w:r>
      <w:r w:rsidR="0045614A">
        <w:t xml:space="preserve">heldere en </w:t>
      </w:r>
      <w:r w:rsidR="004A5F09">
        <w:t xml:space="preserve">effectieve organisatorische processen </w:t>
      </w:r>
      <w:r w:rsidR="00777ABD">
        <w:t>en</w:t>
      </w:r>
      <w:r w:rsidR="004A5F09">
        <w:t xml:space="preserve"> toegang tot</w:t>
      </w:r>
      <w:r w:rsidR="00777ABD">
        <w:t xml:space="preserve"> eventuele ondersteuning</w:t>
      </w:r>
      <w:r w:rsidR="0045614A">
        <w:t>.</w:t>
      </w:r>
      <w:r>
        <w:t xml:space="preserve"> </w:t>
      </w:r>
      <w:r w:rsidR="0060712A">
        <w:t xml:space="preserve">Het team </w:t>
      </w:r>
      <w:r w:rsidR="00EA721C">
        <w:t>werkt samen me</w:t>
      </w:r>
      <w:r w:rsidR="00777ABD">
        <w:t>t studenten om proactief en effectief</w:t>
      </w:r>
      <w:r w:rsidR="00EA721C">
        <w:t xml:space="preserve"> te </w:t>
      </w:r>
      <w:r w:rsidR="00777ABD">
        <w:t>handelen.</w:t>
      </w:r>
    </w:p>
    <w:p w14:paraId="40138C06" w14:textId="7E73607F" w:rsidR="00692D35" w:rsidRDefault="00F03E3A" w:rsidP="00EA721C">
      <w:pPr>
        <w:pStyle w:val="ListParagraph"/>
        <w:numPr>
          <w:ilvl w:val="0"/>
          <w:numId w:val="6"/>
        </w:numPr>
      </w:pPr>
      <w:r>
        <w:t>Voor docenten</w:t>
      </w:r>
      <w:r w:rsidR="009E7B96">
        <w:t xml:space="preserve"> </w:t>
      </w:r>
      <w:r w:rsidR="00D70136">
        <w:t xml:space="preserve">verzorgt het </w:t>
      </w:r>
      <w:r>
        <w:t xml:space="preserve">team </w:t>
      </w:r>
      <w:r w:rsidR="004A5F09">
        <w:t xml:space="preserve">de voorwaarden om </w:t>
      </w:r>
      <w:r w:rsidR="009E7B96">
        <w:t xml:space="preserve">het </w:t>
      </w:r>
      <w:r w:rsidR="004A5F09">
        <w:t xml:space="preserve">onderwijs </w:t>
      </w:r>
      <w:r w:rsidR="009E7B96">
        <w:t xml:space="preserve">voor de opleiding </w:t>
      </w:r>
      <w:r w:rsidR="004A5F09">
        <w:t xml:space="preserve">te </w:t>
      </w:r>
      <w:r w:rsidR="009E7B96">
        <w:t xml:space="preserve">kunnen </w:t>
      </w:r>
      <w:r w:rsidR="004A5F09">
        <w:t xml:space="preserve">geven en te ontwikkelen. Zo biedt zij </w:t>
      </w:r>
      <w:r w:rsidR="00347A0F">
        <w:t>de</w:t>
      </w:r>
      <w:r w:rsidR="00D70136">
        <w:t xml:space="preserve"> </w:t>
      </w:r>
      <w:r>
        <w:t>benodigde informatie</w:t>
      </w:r>
      <w:r w:rsidR="004A5F09">
        <w:t>,</w:t>
      </w:r>
      <w:r>
        <w:t xml:space="preserve"> </w:t>
      </w:r>
      <w:r w:rsidR="004A5F09">
        <w:t xml:space="preserve">heldere en effectieve organisatorische processen en </w:t>
      </w:r>
      <w:r>
        <w:t xml:space="preserve">een platform </w:t>
      </w:r>
      <w:r w:rsidR="0045614A">
        <w:t>voor klinisch-</w:t>
      </w:r>
      <w:r w:rsidR="00D70136">
        <w:t>technologische onderwijsinnovatie</w:t>
      </w:r>
      <w:r w:rsidR="004A5F09">
        <w:t>.</w:t>
      </w:r>
    </w:p>
    <w:p w14:paraId="2B91B9DE" w14:textId="1AD8BA80" w:rsidR="00C71448" w:rsidRDefault="0060712A" w:rsidP="00FC0833">
      <w:pPr>
        <w:pStyle w:val="ListParagraph"/>
        <w:numPr>
          <w:ilvl w:val="0"/>
          <w:numId w:val="6"/>
        </w:numPr>
      </w:pPr>
      <w:r>
        <w:t>Voor het werkveld is het team een zichtbaar en toegankelijk aanspreekpunt</w:t>
      </w:r>
      <w:r w:rsidR="007D2EAC">
        <w:t xml:space="preserve"> van de opleiding</w:t>
      </w:r>
      <w:r>
        <w:t>.</w:t>
      </w:r>
    </w:p>
    <w:p w14:paraId="216ADBBF" w14:textId="6810DA4E" w:rsidR="00C71448" w:rsidRPr="00C71448" w:rsidRDefault="00C71448" w:rsidP="00C71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4BACC6" w:themeFill="accent5"/>
        <w:rPr>
          <w:b/>
        </w:rPr>
      </w:pPr>
      <w:r w:rsidRPr="00C71448">
        <w:rPr>
          <w:b/>
        </w:rPr>
        <w:t xml:space="preserve">Kernwaarden </w:t>
      </w:r>
      <w:r>
        <w:rPr>
          <w:b/>
        </w:rPr>
        <w:t>KT-</w:t>
      </w:r>
      <w:r w:rsidRPr="00C71448">
        <w:rPr>
          <w:b/>
        </w:rPr>
        <w:t>team</w:t>
      </w:r>
    </w:p>
    <w:p w14:paraId="1B7CF772" w14:textId="77777777" w:rsidR="00C71448" w:rsidRPr="00C71448" w:rsidRDefault="00C71448" w:rsidP="00C71448">
      <w:pPr>
        <w:spacing w:after="0"/>
      </w:pPr>
      <w:r w:rsidRPr="00C71448">
        <w:t xml:space="preserve">Wij zijn professioneel, integer, respectvol, duidelijk, persoonlijk en collegiaal.  </w:t>
      </w:r>
    </w:p>
    <w:p w14:paraId="242D87B7" w14:textId="77777777" w:rsidR="00C71448" w:rsidRPr="00C71448" w:rsidRDefault="00C71448" w:rsidP="00C71448">
      <w:pPr>
        <w:numPr>
          <w:ilvl w:val="0"/>
          <w:numId w:val="4"/>
        </w:numPr>
        <w:spacing w:after="0"/>
      </w:pPr>
      <w:r w:rsidRPr="00C71448">
        <w:t xml:space="preserve">Binnen het team zijn wij complementair aan elkaar, ondersteunend en samenwerkend. </w:t>
      </w:r>
    </w:p>
    <w:p w14:paraId="01BC2CE9" w14:textId="77777777" w:rsidR="00C71448" w:rsidRPr="00C71448" w:rsidRDefault="00C71448" w:rsidP="00C71448">
      <w:pPr>
        <w:numPr>
          <w:ilvl w:val="0"/>
          <w:numId w:val="4"/>
        </w:numPr>
        <w:spacing w:after="0"/>
      </w:pPr>
      <w:r w:rsidRPr="00C71448">
        <w:t>Naar buiten toe zijn wij zichtbaar, toegankelijk en helder over wederzijdse verwachtingen.</w:t>
      </w:r>
    </w:p>
    <w:p w14:paraId="2B138751" w14:textId="77777777" w:rsidR="00C71448" w:rsidRPr="00C71448" w:rsidRDefault="00C71448" w:rsidP="00C71448">
      <w:pPr>
        <w:numPr>
          <w:ilvl w:val="0"/>
          <w:numId w:val="4"/>
        </w:numPr>
        <w:spacing w:after="0"/>
      </w:pPr>
      <w:r w:rsidRPr="00C71448">
        <w:t xml:space="preserve">Wij zijn efficiënt en duurzaam bij het ondersteunen en oplossen van problemen en handelen proactief naar verbeterslagen. </w:t>
      </w:r>
    </w:p>
    <w:p w14:paraId="273AE966" w14:textId="77777777" w:rsidR="00C71448" w:rsidRPr="00C71448" w:rsidRDefault="00C71448" w:rsidP="00C71448">
      <w:pPr>
        <w:numPr>
          <w:ilvl w:val="0"/>
          <w:numId w:val="4"/>
        </w:numPr>
        <w:spacing w:after="0"/>
      </w:pPr>
      <w:r w:rsidRPr="00C71448">
        <w:t xml:space="preserve">Wij dragen de opleiding actief uit.   </w:t>
      </w:r>
    </w:p>
    <w:p w14:paraId="1A18B6AA" w14:textId="77777777" w:rsidR="00C71448" w:rsidRPr="00C71448" w:rsidRDefault="00C71448" w:rsidP="00C71448">
      <w:pPr>
        <w:numPr>
          <w:ilvl w:val="0"/>
          <w:numId w:val="4"/>
        </w:numPr>
        <w:spacing w:after="0"/>
      </w:pPr>
      <w:r w:rsidRPr="00C71448">
        <w:t>Wij zijn een rolmodel voor de studenten, de docenten en de collega’s binnen de verschillende instellingen.</w:t>
      </w:r>
    </w:p>
    <w:p w14:paraId="077783DD" w14:textId="77777777" w:rsidR="00692D35" w:rsidRPr="00C71448" w:rsidRDefault="00692D35" w:rsidP="00C71448"/>
    <w:sectPr w:rsidR="00692D35" w:rsidRPr="00C7144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AA1889" w15:done="0"/>
  <w15:commentEx w15:paraId="257C4345" w15:done="0"/>
  <w15:commentEx w15:paraId="2B2D7F84" w15:done="0"/>
  <w15:commentEx w15:paraId="14353098" w15:done="0"/>
  <w15:commentEx w15:paraId="0B81AF7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EDC0E7" w14:textId="77777777" w:rsidR="003D6799" w:rsidRDefault="003D6799" w:rsidP="00FC0833">
      <w:pPr>
        <w:spacing w:after="0" w:line="240" w:lineRule="auto"/>
      </w:pPr>
      <w:r>
        <w:separator/>
      </w:r>
    </w:p>
  </w:endnote>
  <w:endnote w:type="continuationSeparator" w:id="0">
    <w:p w14:paraId="6B0A3647" w14:textId="77777777" w:rsidR="003D6799" w:rsidRDefault="003D6799" w:rsidP="00FC0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B0EE7" w14:textId="77777777" w:rsidR="003D6799" w:rsidRDefault="003D6799" w:rsidP="00FC0833">
      <w:pPr>
        <w:spacing w:after="0" w:line="240" w:lineRule="auto"/>
      </w:pPr>
      <w:r>
        <w:separator/>
      </w:r>
    </w:p>
  </w:footnote>
  <w:footnote w:type="continuationSeparator" w:id="0">
    <w:p w14:paraId="62BF4FD8" w14:textId="77777777" w:rsidR="003D6799" w:rsidRDefault="003D6799" w:rsidP="00FC0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D4222A" w14:textId="65C02734" w:rsidR="00265838" w:rsidRPr="00CF63E4" w:rsidRDefault="00265838">
    <w:pPr>
      <w:pStyle w:val="Header"/>
    </w:pPr>
    <w:r w:rsidRPr="00CF63E4">
      <w:t xml:space="preserve">Missie, </w:t>
    </w:r>
    <w:r w:rsidR="000A0ABA" w:rsidRPr="00CF63E4">
      <w:t>Visie en K</w:t>
    </w:r>
    <w:r w:rsidRPr="00CF63E4">
      <w:t>ernwaarden</w:t>
    </w:r>
    <w:r w:rsidR="000A0ABA" w:rsidRPr="00CF63E4">
      <w:t xml:space="preserve"> </w:t>
    </w:r>
    <w:r w:rsidR="00CF63E4" w:rsidRPr="00CF63E4">
      <w:t>KT-team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C79"/>
    <w:multiLevelType w:val="hybridMultilevel"/>
    <w:tmpl w:val="79AC1F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F6A23"/>
    <w:multiLevelType w:val="hybridMultilevel"/>
    <w:tmpl w:val="D11813CE"/>
    <w:lvl w:ilvl="0" w:tplc="063A59E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A15A6"/>
    <w:multiLevelType w:val="hybridMultilevel"/>
    <w:tmpl w:val="811EF11E"/>
    <w:lvl w:ilvl="0" w:tplc="040697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04A5C"/>
    <w:multiLevelType w:val="hybridMultilevel"/>
    <w:tmpl w:val="DA383CE6"/>
    <w:lvl w:ilvl="0" w:tplc="34D8CD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5F4A69"/>
    <w:multiLevelType w:val="hybridMultilevel"/>
    <w:tmpl w:val="B9BC1180"/>
    <w:lvl w:ilvl="0" w:tplc="EB56CBF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B84917"/>
    <w:multiLevelType w:val="hybridMultilevel"/>
    <w:tmpl w:val="7E9EFA8C"/>
    <w:lvl w:ilvl="0" w:tplc="063A59E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AB546F"/>
    <w:multiLevelType w:val="hybridMultilevel"/>
    <w:tmpl w:val="F1F29814"/>
    <w:lvl w:ilvl="0" w:tplc="5D447C0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eun Hermsen">
    <w15:presenceInfo w15:providerId="None" w15:userId="Pleun Herm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0AA"/>
    <w:rsid w:val="000A0ABA"/>
    <w:rsid w:val="000C71DF"/>
    <w:rsid w:val="00151FA0"/>
    <w:rsid w:val="002000AA"/>
    <w:rsid w:val="00265838"/>
    <w:rsid w:val="002D52A8"/>
    <w:rsid w:val="002E69B2"/>
    <w:rsid w:val="00316FDE"/>
    <w:rsid w:val="00347A0F"/>
    <w:rsid w:val="003D6799"/>
    <w:rsid w:val="0045614A"/>
    <w:rsid w:val="004A5F09"/>
    <w:rsid w:val="004D7F32"/>
    <w:rsid w:val="004F038D"/>
    <w:rsid w:val="0052271B"/>
    <w:rsid w:val="0060712A"/>
    <w:rsid w:val="006401B0"/>
    <w:rsid w:val="00692D35"/>
    <w:rsid w:val="006961AA"/>
    <w:rsid w:val="007369D0"/>
    <w:rsid w:val="00770A1D"/>
    <w:rsid w:val="00777ABD"/>
    <w:rsid w:val="007D2EAC"/>
    <w:rsid w:val="00840919"/>
    <w:rsid w:val="008B10B5"/>
    <w:rsid w:val="009408B9"/>
    <w:rsid w:val="009E7B96"/>
    <w:rsid w:val="00AA50A4"/>
    <w:rsid w:val="00B00976"/>
    <w:rsid w:val="00B745E1"/>
    <w:rsid w:val="00C71448"/>
    <w:rsid w:val="00CF08F4"/>
    <w:rsid w:val="00CF63E4"/>
    <w:rsid w:val="00D70136"/>
    <w:rsid w:val="00E33E75"/>
    <w:rsid w:val="00EA721C"/>
    <w:rsid w:val="00F03E3A"/>
    <w:rsid w:val="00FC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DBB7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0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0A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0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833"/>
  </w:style>
  <w:style w:type="paragraph" w:styleId="Footer">
    <w:name w:val="footer"/>
    <w:basedOn w:val="Normal"/>
    <w:link w:val="FooterChar"/>
    <w:uiPriority w:val="99"/>
    <w:unhideWhenUsed/>
    <w:rsid w:val="00FC0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833"/>
  </w:style>
  <w:style w:type="paragraph" w:styleId="ListParagraph">
    <w:name w:val="List Paragraph"/>
    <w:basedOn w:val="Normal"/>
    <w:uiPriority w:val="34"/>
    <w:qFormat/>
    <w:rsid w:val="00FC0833"/>
    <w:pPr>
      <w:ind w:left="720"/>
      <w:contextualSpacing/>
    </w:pPr>
  </w:style>
  <w:style w:type="table" w:styleId="TableGrid">
    <w:name w:val="Table Grid"/>
    <w:basedOn w:val="TableNormal"/>
    <w:uiPriority w:val="59"/>
    <w:rsid w:val="000A0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A0A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A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A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A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AB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0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0A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0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833"/>
  </w:style>
  <w:style w:type="paragraph" w:styleId="Footer">
    <w:name w:val="footer"/>
    <w:basedOn w:val="Normal"/>
    <w:link w:val="FooterChar"/>
    <w:uiPriority w:val="99"/>
    <w:unhideWhenUsed/>
    <w:rsid w:val="00FC0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833"/>
  </w:style>
  <w:style w:type="paragraph" w:styleId="ListParagraph">
    <w:name w:val="List Paragraph"/>
    <w:basedOn w:val="Normal"/>
    <w:uiPriority w:val="34"/>
    <w:qFormat/>
    <w:rsid w:val="00FC0833"/>
    <w:pPr>
      <w:ind w:left="720"/>
      <w:contextualSpacing/>
    </w:pPr>
  </w:style>
  <w:style w:type="table" w:styleId="TableGrid">
    <w:name w:val="Table Grid"/>
    <w:basedOn w:val="TableNormal"/>
    <w:uiPriority w:val="59"/>
    <w:rsid w:val="000A0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A0A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A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A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A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A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26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8" Type="http://schemas.openxmlformats.org/officeDocument/2006/relationships/customXml" Target="../customXml/item4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eader" Target="header1.xml"/><Relationship Id="rId27" Type="http://schemas.openxmlformats.org/officeDocument/2006/relationships/customXml" Target="../customXml/item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B2E9D7-F95E-4D39-8FC7-8A3A02CF7F90}" type="doc">
      <dgm:prSet loTypeId="urn:microsoft.com/office/officeart/2005/8/layout/radial1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nl-NL"/>
        </a:p>
      </dgm:t>
    </dgm:pt>
    <dgm:pt modelId="{0668DAFE-039B-4A6D-B444-D8FA29AB5493}">
      <dgm:prSet phldrT="[Text]">
        <dgm:style>
          <a:lnRef idx="2">
            <a:schemeClr val="accent5">
              <a:shade val="50000"/>
            </a:schemeClr>
          </a:lnRef>
          <a:fillRef idx="1">
            <a:schemeClr val="accent5"/>
          </a:fillRef>
          <a:effectRef idx="0">
            <a:schemeClr val="accent5"/>
          </a:effectRef>
          <a:fontRef idx="minor">
            <a:schemeClr val="lt1"/>
          </a:fontRef>
        </dgm:style>
      </dgm:prSet>
      <dgm:spPr>
        <a:ln>
          <a:noFill/>
        </a:ln>
      </dgm:spPr>
      <dgm:t>
        <a:bodyPr/>
        <a:lstStyle/>
        <a:p>
          <a:r>
            <a:rPr lang="nl-NL" b="1">
              <a:solidFill>
                <a:schemeClr val="bg1"/>
              </a:solidFill>
            </a:rPr>
            <a:t>KT-team</a:t>
          </a:r>
        </a:p>
      </dgm:t>
    </dgm:pt>
    <dgm:pt modelId="{8BB8AC22-5C55-4EB3-A3F2-77638042A1DA}" type="parTrans" cxnId="{1538CCC5-EAF0-4671-B6B5-64B6C0847707}">
      <dgm:prSet/>
      <dgm:spPr/>
      <dgm:t>
        <a:bodyPr/>
        <a:lstStyle/>
        <a:p>
          <a:endParaRPr lang="nl-NL"/>
        </a:p>
      </dgm:t>
    </dgm:pt>
    <dgm:pt modelId="{0D9A1716-E226-4CF7-8C30-5E697EC01757}" type="sibTrans" cxnId="{1538CCC5-EAF0-4671-B6B5-64B6C0847707}">
      <dgm:prSet/>
      <dgm:spPr/>
      <dgm:t>
        <a:bodyPr/>
        <a:lstStyle/>
        <a:p>
          <a:endParaRPr lang="nl-NL"/>
        </a:p>
      </dgm:t>
    </dgm:pt>
    <dgm:pt modelId="{1FF23912-4F9B-4B02-B17C-EDA0E1A4D4C1}">
      <dgm:prSet phldrT="[Text]"/>
      <dgm:spPr/>
      <dgm:t>
        <a:bodyPr/>
        <a:lstStyle/>
        <a:p>
          <a:r>
            <a:rPr lang="nl-NL" b="1"/>
            <a:t>docenten</a:t>
          </a:r>
        </a:p>
      </dgm:t>
    </dgm:pt>
    <dgm:pt modelId="{56611632-7C2A-4D0B-B29B-82BFB475A3F1}" type="parTrans" cxnId="{4FEE26B6-FC1A-456B-B9F9-C5913113E1FA}">
      <dgm:prSet/>
      <dgm:spPr/>
      <dgm:t>
        <a:bodyPr/>
        <a:lstStyle/>
        <a:p>
          <a:endParaRPr lang="nl-NL"/>
        </a:p>
      </dgm:t>
    </dgm:pt>
    <dgm:pt modelId="{BEE857BD-5798-4AA0-8E74-CECC4102C06A}" type="sibTrans" cxnId="{4FEE26B6-FC1A-456B-B9F9-C5913113E1FA}">
      <dgm:prSet/>
      <dgm:spPr/>
      <dgm:t>
        <a:bodyPr/>
        <a:lstStyle/>
        <a:p>
          <a:endParaRPr lang="nl-NL"/>
        </a:p>
      </dgm:t>
    </dgm:pt>
    <dgm:pt modelId="{43173DBD-D53C-4039-99F6-A6CADFEE1984}">
      <dgm:prSet phldrT="[Text]"/>
      <dgm:spPr/>
      <dgm:t>
        <a:bodyPr/>
        <a:lstStyle/>
        <a:p>
          <a:r>
            <a:rPr lang="nl-NL" b="1"/>
            <a:t>onderwijs-</a:t>
          </a:r>
        </a:p>
        <a:p>
          <a:r>
            <a:rPr lang="nl-NL" b="1"/>
            <a:t>organisatie</a:t>
          </a:r>
        </a:p>
      </dgm:t>
    </dgm:pt>
    <dgm:pt modelId="{351CC51E-B6AA-4A2A-960E-A71DAED966B9}" type="parTrans" cxnId="{A20DFD60-4C0E-451F-8E69-FCBC3FBB667D}">
      <dgm:prSet/>
      <dgm:spPr/>
      <dgm:t>
        <a:bodyPr/>
        <a:lstStyle/>
        <a:p>
          <a:endParaRPr lang="nl-NL"/>
        </a:p>
      </dgm:t>
    </dgm:pt>
    <dgm:pt modelId="{FA45FDF1-9AEF-4BCC-9C61-6528E5BE33ED}" type="sibTrans" cxnId="{A20DFD60-4C0E-451F-8E69-FCBC3FBB667D}">
      <dgm:prSet/>
      <dgm:spPr/>
      <dgm:t>
        <a:bodyPr/>
        <a:lstStyle/>
        <a:p>
          <a:endParaRPr lang="nl-NL"/>
        </a:p>
      </dgm:t>
    </dgm:pt>
    <dgm:pt modelId="{B72B50ED-30E3-4199-93F7-58904AF1D485}">
      <dgm:prSet phldrT="[Text]"/>
      <dgm:spPr/>
      <dgm:t>
        <a:bodyPr/>
        <a:lstStyle/>
        <a:p>
          <a:r>
            <a:rPr lang="nl-NL" b="1"/>
            <a:t>studenten</a:t>
          </a:r>
        </a:p>
      </dgm:t>
    </dgm:pt>
    <dgm:pt modelId="{CD7DCAAD-1A37-459A-91B6-720166B6F30F}" type="parTrans" cxnId="{BF5FD20F-833D-4D45-9468-A6205588D7BE}">
      <dgm:prSet/>
      <dgm:spPr/>
      <dgm:t>
        <a:bodyPr/>
        <a:lstStyle/>
        <a:p>
          <a:endParaRPr lang="nl-NL"/>
        </a:p>
      </dgm:t>
    </dgm:pt>
    <dgm:pt modelId="{D2574DFD-7652-4D79-9609-5396A7E3A390}" type="sibTrans" cxnId="{BF5FD20F-833D-4D45-9468-A6205588D7BE}">
      <dgm:prSet/>
      <dgm:spPr/>
      <dgm:t>
        <a:bodyPr/>
        <a:lstStyle/>
        <a:p>
          <a:endParaRPr lang="nl-NL"/>
        </a:p>
      </dgm:t>
    </dgm:pt>
    <dgm:pt modelId="{1D2D6F75-9F7B-4706-987C-DEF176B7A269}">
      <dgm:prSet phldrT="[Text]"/>
      <dgm:spPr/>
      <dgm:t>
        <a:bodyPr/>
        <a:lstStyle/>
        <a:p>
          <a:r>
            <a:rPr lang="nl-NL" b="1"/>
            <a:t>werkveld</a:t>
          </a:r>
        </a:p>
      </dgm:t>
    </dgm:pt>
    <dgm:pt modelId="{51A35DC9-56C4-4151-A8DF-B6F13B76DFEE}" type="parTrans" cxnId="{E0AB0134-E83D-42CB-A7D7-7CA6503A9DEC}">
      <dgm:prSet/>
      <dgm:spPr/>
      <dgm:t>
        <a:bodyPr/>
        <a:lstStyle/>
        <a:p>
          <a:endParaRPr lang="nl-NL"/>
        </a:p>
      </dgm:t>
    </dgm:pt>
    <dgm:pt modelId="{E74017CE-8BE8-4194-B54B-447C6160134B}" type="sibTrans" cxnId="{E0AB0134-E83D-42CB-A7D7-7CA6503A9DEC}">
      <dgm:prSet/>
      <dgm:spPr/>
      <dgm:t>
        <a:bodyPr/>
        <a:lstStyle/>
        <a:p>
          <a:endParaRPr lang="nl-NL"/>
        </a:p>
      </dgm:t>
    </dgm:pt>
    <dgm:pt modelId="{DADBE5C9-EAE2-4358-9C3F-F3F5F124EAD1}" type="pres">
      <dgm:prSet presAssocID="{C4B2E9D7-F95E-4D39-8FC7-8A3A02CF7F90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nl-NL"/>
        </a:p>
      </dgm:t>
    </dgm:pt>
    <dgm:pt modelId="{A6BE6888-D33F-4219-AAB9-C8E034777567}" type="pres">
      <dgm:prSet presAssocID="{0668DAFE-039B-4A6D-B444-D8FA29AB5493}" presName="centerShape" presStyleLbl="node0" presStyleIdx="0" presStyleCnt="1" custScaleX="129092"/>
      <dgm:spPr/>
      <dgm:t>
        <a:bodyPr/>
        <a:lstStyle/>
        <a:p>
          <a:endParaRPr lang="nl-NL"/>
        </a:p>
      </dgm:t>
    </dgm:pt>
    <dgm:pt modelId="{B74B78F3-35B7-41BD-AE86-0D760144752C}" type="pres">
      <dgm:prSet presAssocID="{56611632-7C2A-4D0B-B29B-82BFB475A3F1}" presName="Name9" presStyleLbl="parChTrans1D2" presStyleIdx="0" presStyleCnt="4"/>
      <dgm:spPr/>
      <dgm:t>
        <a:bodyPr/>
        <a:lstStyle/>
        <a:p>
          <a:endParaRPr lang="nl-NL"/>
        </a:p>
      </dgm:t>
    </dgm:pt>
    <dgm:pt modelId="{ADE92B8F-2AAB-49D4-81CA-D23943233D02}" type="pres">
      <dgm:prSet presAssocID="{56611632-7C2A-4D0B-B29B-82BFB475A3F1}" presName="connTx" presStyleLbl="parChTrans1D2" presStyleIdx="0" presStyleCnt="4"/>
      <dgm:spPr/>
      <dgm:t>
        <a:bodyPr/>
        <a:lstStyle/>
        <a:p>
          <a:endParaRPr lang="nl-NL"/>
        </a:p>
      </dgm:t>
    </dgm:pt>
    <dgm:pt modelId="{CB56C609-3B7A-451C-B328-9EB42ECB3E5E}" type="pres">
      <dgm:prSet presAssocID="{1FF23912-4F9B-4B02-B17C-EDA0E1A4D4C1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AD166B19-72FD-46E6-B0E1-A0C4E5D909F5}" type="pres">
      <dgm:prSet presAssocID="{351CC51E-B6AA-4A2A-960E-A71DAED966B9}" presName="Name9" presStyleLbl="parChTrans1D2" presStyleIdx="1" presStyleCnt="4"/>
      <dgm:spPr/>
      <dgm:t>
        <a:bodyPr/>
        <a:lstStyle/>
        <a:p>
          <a:endParaRPr lang="nl-NL"/>
        </a:p>
      </dgm:t>
    </dgm:pt>
    <dgm:pt modelId="{51A14BC6-552E-4E27-817B-573D98E4FDBA}" type="pres">
      <dgm:prSet presAssocID="{351CC51E-B6AA-4A2A-960E-A71DAED966B9}" presName="connTx" presStyleLbl="parChTrans1D2" presStyleIdx="1" presStyleCnt="4"/>
      <dgm:spPr/>
      <dgm:t>
        <a:bodyPr/>
        <a:lstStyle/>
        <a:p>
          <a:endParaRPr lang="nl-NL"/>
        </a:p>
      </dgm:t>
    </dgm:pt>
    <dgm:pt modelId="{7BFCE379-3943-4769-8A65-AD1935B1D0B5}" type="pres">
      <dgm:prSet presAssocID="{43173DBD-D53C-4039-99F6-A6CADFEE1984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757675A7-2223-4D43-8E96-F9D8216A1A1E}" type="pres">
      <dgm:prSet presAssocID="{CD7DCAAD-1A37-459A-91B6-720166B6F30F}" presName="Name9" presStyleLbl="parChTrans1D2" presStyleIdx="2" presStyleCnt="4"/>
      <dgm:spPr/>
      <dgm:t>
        <a:bodyPr/>
        <a:lstStyle/>
        <a:p>
          <a:endParaRPr lang="nl-NL"/>
        </a:p>
      </dgm:t>
    </dgm:pt>
    <dgm:pt modelId="{0BBAA1B5-0C96-4568-B4BC-F559DA5A55CC}" type="pres">
      <dgm:prSet presAssocID="{CD7DCAAD-1A37-459A-91B6-720166B6F30F}" presName="connTx" presStyleLbl="parChTrans1D2" presStyleIdx="2" presStyleCnt="4"/>
      <dgm:spPr/>
      <dgm:t>
        <a:bodyPr/>
        <a:lstStyle/>
        <a:p>
          <a:endParaRPr lang="nl-NL"/>
        </a:p>
      </dgm:t>
    </dgm:pt>
    <dgm:pt modelId="{9E7FF095-FDB6-4A67-B02F-C94350C15095}" type="pres">
      <dgm:prSet presAssocID="{B72B50ED-30E3-4199-93F7-58904AF1D485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  <dgm:pt modelId="{20C5B86D-1C59-4917-A7E9-03AFF6F0BA5F}" type="pres">
      <dgm:prSet presAssocID="{51A35DC9-56C4-4151-A8DF-B6F13B76DFEE}" presName="Name9" presStyleLbl="parChTrans1D2" presStyleIdx="3" presStyleCnt="4"/>
      <dgm:spPr/>
      <dgm:t>
        <a:bodyPr/>
        <a:lstStyle/>
        <a:p>
          <a:endParaRPr lang="nl-NL"/>
        </a:p>
      </dgm:t>
    </dgm:pt>
    <dgm:pt modelId="{D1DFF031-BA52-4FAF-8873-A932B0F42786}" type="pres">
      <dgm:prSet presAssocID="{51A35DC9-56C4-4151-A8DF-B6F13B76DFEE}" presName="connTx" presStyleLbl="parChTrans1D2" presStyleIdx="3" presStyleCnt="4"/>
      <dgm:spPr/>
      <dgm:t>
        <a:bodyPr/>
        <a:lstStyle/>
        <a:p>
          <a:endParaRPr lang="nl-NL"/>
        </a:p>
      </dgm:t>
    </dgm:pt>
    <dgm:pt modelId="{1C6C9CD5-C12A-421C-A1E2-BF982A8A02A0}" type="pres">
      <dgm:prSet presAssocID="{1D2D6F75-9F7B-4706-987C-DEF176B7A269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nl-NL"/>
        </a:p>
      </dgm:t>
    </dgm:pt>
  </dgm:ptLst>
  <dgm:cxnLst>
    <dgm:cxn modelId="{21088261-C8AD-4471-9F2D-665C55307C4C}" type="presOf" srcId="{CD7DCAAD-1A37-459A-91B6-720166B6F30F}" destId="{757675A7-2223-4D43-8E96-F9D8216A1A1E}" srcOrd="0" destOrd="0" presId="urn:microsoft.com/office/officeart/2005/8/layout/radial1"/>
    <dgm:cxn modelId="{4FEE26B6-FC1A-456B-B9F9-C5913113E1FA}" srcId="{0668DAFE-039B-4A6D-B444-D8FA29AB5493}" destId="{1FF23912-4F9B-4B02-B17C-EDA0E1A4D4C1}" srcOrd="0" destOrd="0" parTransId="{56611632-7C2A-4D0B-B29B-82BFB475A3F1}" sibTransId="{BEE857BD-5798-4AA0-8E74-CECC4102C06A}"/>
    <dgm:cxn modelId="{E0AB0134-E83D-42CB-A7D7-7CA6503A9DEC}" srcId="{0668DAFE-039B-4A6D-B444-D8FA29AB5493}" destId="{1D2D6F75-9F7B-4706-987C-DEF176B7A269}" srcOrd="3" destOrd="0" parTransId="{51A35DC9-56C4-4151-A8DF-B6F13B76DFEE}" sibTransId="{E74017CE-8BE8-4194-B54B-447C6160134B}"/>
    <dgm:cxn modelId="{A5E7E5BF-5670-4181-8FA9-77DFB5982FDA}" type="presOf" srcId="{51A35DC9-56C4-4151-A8DF-B6F13B76DFEE}" destId="{20C5B86D-1C59-4917-A7E9-03AFF6F0BA5F}" srcOrd="0" destOrd="0" presId="urn:microsoft.com/office/officeart/2005/8/layout/radial1"/>
    <dgm:cxn modelId="{0BF7B69D-604B-4C9D-BF04-BE2E170A6506}" type="presOf" srcId="{56611632-7C2A-4D0B-B29B-82BFB475A3F1}" destId="{ADE92B8F-2AAB-49D4-81CA-D23943233D02}" srcOrd="1" destOrd="0" presId="urn:microsoft.com/office/officeart/2005/8/layout/radial1"/>
    <dgm:cxn modelId="{AD587893-3CBF-4CD4-A1A7-CCBE419895DD}" type="presOf" srcId="{43173DBD-D53C-4039-99F6-A6CADFEE1984}" destId="{7BFCE379-3943-4769-8A65-AD1935B1D0B5}" srcOrd="0" destOrd="0" presId="urn:microsoft.com/office/officeart/2005/8/layout/radial1"/>
    <dgm:cxn modelId="{5D7B55D7-B215-483E-A6A9-B30F8517E77E}" type="presOf" srcId="{56611632-7C2A-4D0B-B29B-82BFB475A3F1}" destId="{B74B78F3-35B7-41BD-AE86-0D760144752C}" srcOrd="0" destOrd="0" presId="urn:microsoft.com/office/officeart/2005/8/layout/radial1"/>
    <dgm:cxn modelId="{4474D270-CBAE-43C0-8617-3BA22EF76846}" type="presOf" srcId="{B72B50ED-30E3-4199-93F7-58904AF1D485}" destId="{9E7FF095-FDB6-4A67-B02F-C94350C15095}" srcOrd="0" destOrd="0" presId="urn:microsoft.com/office/officeart/2005/8/layout/radial1"/>
    <dgm:cxn modelId="{A20DFD60-4C0E-451F-8E69-FCBC3FBB667D}" srcId="{0668DAFE-039B-4A6D-B444-D8FA29AB5493}" destId="{43173DBD-D53C-4039-99F6-A6CADFEE1984}" srcOrd="1" destOrd="0" parTransId="{351CC51E-B6AA-4A2A-960E-A71DAED966B9}" sibTransId="{FA45FDF1-9AEF-4BCC-9C61-6528E5BE33ED}"/>
    <dgm:cxn modelId="{623260B3-8847-4CA6-B58D-916CF5400055}" type="presOf" srcId="{0668DAFE-039B-4A6D-B444-D8FA29AB5493}" destId="{A6BE6888-D33F-4219-AAB9-C8E034777567}" srcOrd="0" destOrd="0" presId="urn:microsoft.com/office/officeart/2005/8/layout/radial1"/>
    <dgm:cxn modelId="{3FFA7D7B-8FE5-4D6A-93B1-3A7D3BF9C8FC}" type="presOf" srcId="{351CC51E-B6AA-4A2A-960E-A71DAED966B9}" destId="{51A14BC6-552E-4E27-817B-573D98E4FDBA}" srcOrd="1" destOrd="0" presId="urn:microsoft.com/office/officeart/2005/8/layout/radial1"/>
    <dgm:cxn modelId="{BF5FD20F-833D-4D45-9468-A6205588D7BE}" srcId="{0668DAFE-039B-4A6D-B444-D8FA29AB5493}" destId="{B72B50ED-30E3-4199-93F7-58904AF1D485}" srcOrd="2" destOrd="0" parTransId="{CD7DCAAD-1A37-459A-91B6-720166B6F30F}" sibTransId="{D2574DFD-7652-4D79-9609-5396A7E3A390}"/>
    <dgm:cxn modelId="{184BEB6D-3757-4E15-89D4-AB96FB21A4C0}" type="presOf" srcId="{C4B2E9D7-F95E-4D39-8FC7-8A3A02CF7F90}" destId="{DADBE5C9-EAE2-4358-9C3F-F3F5F124EAD1}" srcOrd="0" destOrd="0" presId="urn:microsoft.com/office/officeart/2005/8/layout/radial1"/>
    <dgm:cxn modelId="{A8368D68-7AB2-4296-881F-BC6B2E845EED}" type="presOf" srcId="{351CC51E-B6AA-4A2A-960E-A71DAED966B9}" destId="{AD166B19-72FD-46E6-B0E1-A0C4E5D909F5}" srcOrd="0" destOrd="0" presId="urn:microsoft.com/office/officeart/2005/8/layout/radial1"/>
    <dgm:cxn modelId="{98D1D64A-C92A-4F7D-967E-B7523E06629B}" type="presOf" srcId="{1D2D6F75-9F7B-4706-987C-DEF176B7A269}" destId="{1C6C9CD5-C12A-421C-A1E2-BF982A8A02A0}" srcOrd="0" destOrd="0" presId="urn:microsoft.com/office/officeart/2005/8/layout/radial1"/>
    <dgm:cxn modelId="{1538CCC5-EAF0-4671-B6B5-64B6C0847707}" srcId="{C4B2E9D7-F95E-4D39-8FC7-8A3A02CF7F90}" destId="{0668DAFE-039B-4A6D-B444-D8FA29AB5493}" srcOrd="0" destOrd="0" parTransId="{8BB8AC22-5C55-4EB3-A3F2-77638042A1DA}" sibTransId="{0D9A1716-E226-4CF7-8C30-5E697EC01757}"/>
    <dgm:cxn modelId="{40117C0C-FEB1-45C9-8DEA-4997DDDC051E}" type="presOf" srcId="{CD7DCAAD-1A37-459A-91B6-720166B6F30F}" destId="{0BBAA1B5-0C96-4568-B4BC-F559DA5A55CC}" srcOrd="1" destOrd="0" presId="urn:microsoft.com/office/officeart/2005/8/layout/radial1"/>
    <dgm:cxn modelId="{E5CBD2DB-30A6-4769-879E-2F53D3299783}" type="presOf" srcId="{51A35DC9-56C4-4151-A8DF-B6F13B76DFEE}" destId="{D1DFF031-BA52-4FAF-8873-A932B0F42786}" srcOrd="1" destOrd="0" presId="urn:microsoft.com/office/officeart/2005/8/layout/radial1"/>
    <dgm:cxn modelId="{9C864D9F-849A-4345-BD4D-0D80FD482679}" type="presOf" srcId="{1FF23912-4F9B-4B02-B17C-EDA0E1A4D4C1}" destId="{CB56C609-3B7A-451C-B328-9EB42ECB3E5E}" srcOrd="0" destOrd="0" presId="urn:microsoft.com/office/officeart/2005/8/layout/radial1"/>
    <dgm:cxn modelId="{F6AE8E0D-E729-4B64-A3CB-7887D3584A96}" type="presParOf" srcId="{DADBE5C9-EAE2-4358-9C3F-F3F5F124EAD1}" destId="{A6BE6888-D33F-4219-AAB9-C8E034777567}" srcOrd="0" destOrd="0" presId="urn:microsoft.com/office/officeart/2005/8/layout/radial1"/>
    <dgm:cxn modelId="{F2FD4FCC-AAA1-43FB-B3D4-CACC46B1E943}" type="presParOf" srcId="{DADBE5C9-EAE2-4358-9C3F-F3F5F124EAD1}" destId="{B74B78F3-35B7-41BD-AE86-0D760144752C}" srcOrd="1" destOrd="0" presId="urn:microsoft.com/office/officeart/2005/8/layout/radial1"/>
    <dgm:cxn modelId="{636F34F9-DE1D-48EC-B2AF-8C538ED445F1}" type="presParOf" srcId="{B74B78F3-35B7-41BD-AE86-0D760144752C}" destId="{ADE92B8F-2AAB-49D4-81CA-D23943233D02}" srcOrd="0" destOrd="0" presId="urn:microsoft.com/office/officeart/2005/8/layout/radial1"/>
    <dgm:cxn modelId="{6CBB4B20-2FB2-48BE-8F4D-2CC600DA4B47}" type="presParOf" srcId="{DADBE5C9-EAE2-4358-9C3F-F3F5F124EAD1}" destId="{CB56C609-3B7A-451C-B328-9EB42ECB3E5E}" srcOrd="2" destOrd="0" presId="urn:microsoft.com/office/officeart/2005/8/layout/radial1"/>
    <dgm:cxn modelId="{221323E4-4C11-45B6-9804-157572F8CF57}" type="presParOf" srcId="{DADBE5C9-EAE2-4358-9C3F-F3F5F124EAD1}" destId="{AD166B19-72FD-46E6-B0E1-A0C4E5D909F5}" srcOrd="3" destOrd="0" presId="urn:microsoft.com/office/officeart/2005/8/layout/radial1"/>
    <dgm:cxn modelId="{9DC45D0C-0D91-4DB8-A9B3-C0633504E250}" type="presParOf" srcId="{AD166B19-72FD-46E6-B0E1-A0C4E5D909F5}" destId="{51A14BC6-552E-4E27-817B-573D98E4FDBA}" srcOrd="0" destOrd="0" presId="urn:microsoft.com/office/officeart/2005/8/layout/radial1"/>
    <dgm:cxn modelId="{14303F15-E577-475C-9997-A40BE2276C02}" type="presParOf" srcId="{DADBE5C9-EAE2-4358-9C3F-F3F5F124EAD1}" destId="{7BFCE379-3943-4769-8A65-AD1935B1D0B5}" srcOrd="4" destOrd="0" presId="urn:microsoft.com/office/officeart/2005/8/layout/radial1"/>
    <dgm:cxn modelId="{5FAABF7C-05A1-4AD2-9726-90B5E80F42A6}" type="presParOf" srcId="{DADBE5C9-EAE2-4358-9C3F-F3F5F124EAD1}" destId="{757675A7-2223-4D43-8E96-F9D8216A1A1E}" srcOrd="5" destOrd="0" presId="urn:microsoft.com/office/officeart/2005/8/layout/radial1"/>
    <dgm:cxn modelId="{E5AE117E-2774-47B4-96F7-EEA1CAD10FD9}" type="presParOf" srcId="{757675A7-2223-4D43-8E96-F9D8216A1A1E}" destId="{0BBAA1B5-0C96-4568-B4BC-F559DA5A55CC}" srcOrd="0" destOrd="0" presId="urn:microsoft.com/office/officeart/2005/8/layout/radial1"/>
    <dgm:cxn modelId="{4BC1C1E2-A144-477F-929C-4217D589E837}" type="presParOf" srcId="{DADBE5C9-EAE2-4358-9C3F-F3F5F124EAD1}" destId="{9E7FF095-FDB6-4A67-B02F-C94350C15095}" srcOrd="6" destOrd="0" presId="urn:microsoft.com/office/officeart/2005/8/layout/radial1"/>
    <dgm:cxn modelId="{1B599D0F-FFFD-4FFE-A804-EBF8A62C1A80}" type="presParOf" srcId="{DADBE5C9-EAE2-4358-9C3F-F3F5F124EAD1}" destId="{20C5B86D-1C59-4917-A7E9-03AFF6F0BA5F}" srcOrd="7" destOrd="0" presId="urn:microsoft.com/office/officeart/2005/8/layout/radial1"/>
    <dgm:cxn modelId="{5002A9B1-3D9E-4755-839F-883D48F7735D}" type="presParOf" srcId="{20C5B86D-1C59-4917-A7E9-03AFF6F0BA5F}" destId="{D1DFF031-BA52-4FAF-8873-A932B0F42786}" srcOrd="0" destOrd="0" presId="urn:microsoft.com/office/officeart/2005/8/layout/radial1"/>
    <dgm:cxn modelId="{C94125CA-27D7-437B-8CAD-62C0F9765B5D}" type="presParOf" srcId="{DADBE5C9-EAE2-4358-9C3F-F3F5F124EAD1}" destId="{1C6C9CD5-C12A-421C-A1E2-BF982A8A02A0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BE6888-D33F-4219-AAB9-C8E034777567}">
      <dsp:nvSpPr>
        <dsp:cNvPr id="0" name=""/>
        <dsp:cNvSpPr/>
      </dsp:nvSpPr>
      <dsp:spPr>
        <a:xfrm>
          <a:off x="1696932" y="927008"/>
          <a:ext cx="918828" cy="711762"/>
        </a:xfrm>
        <a:prstGeom prst="ellipse">
          <a:avLst/>
        </a:prstGeom>
        <a:solidFill>
          <a:schemeClr val="accent5"/>
        </a:solidFill>
        <a:ln w="25400" cap="flat" cmpd="sng" algn="ctr">
          <a:noFill/>
          <a:prstDash val="solid"/>
        </a:ln>
        <a:effectLst/>
      </dsp:spPr>
      <dsp:style>
        <a:lnRef idx="2">
          <a:schemeClr val="accent5">
            <a:shade val="50000"/>
          </a:schemeClr>
        </a:lnRef>
        <a:fillRef idx="1">
          <a:schemeClr val="accent5"/>
        </a:fillRef>
        <a:effectRef idx="0">
          <a:schemeClr val="accent5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700" b="1" kern="1200">
              <a:solidFill>
                <a:schemeClr val="bg1"/>
              </a:solidFill>
            </a:rPr>
            <a:t>KT-team</a:t>
          </a:r>
        </a:p>
      </dsp:txBody>
      <dsp:txXfrm>
        <a:off x="1831491" y="1031243"/>
        <a:ext cx="649710" cy="503292"/>
      </dsp:txXfrm>
    </dsp:sp>
    <dsp:sp modelId="{B74B78F3-35B7-41BD-AE86-0D760144752C}">
      <dsp:nvSpPr>
        <dsp:cNvPr id="0" name=""/>
        <dsp:cNvSpPr/>
      </dsp:nvSpPr>
      <dsp:spPr>
        <a:xfrm rot="16200000">
          <a:off x="2049364" y="805172"/>
          <a:ext cx="213964" cy="29707"/>
        </a:xfrm>
        <a:custGeom>
          <a:avLst/>
          <a:gdLst/>
          <a:ahLst/>
          <a:cxnLst/>
          <a:rect l="0" t="0" r="0" b="0"/>
          <a:pathLst>
            <a:path>
              <a:moveTo>
                <a:pt x="0" y="14853"/>
              </a:moveTo>
              <a:lnTo>
                <a:pt x="213964" y="14853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nl-NL" sz="500" kern="1200"/>
        </a:p>
      </dsp:txBody>
      <dsp:txXfrm>
        <a:off x="2150997" y="814676"/>
        <a:ext cx="10698" cy="10698"/>
      </dsp:txXfrm>
    </dsp:sp>
    <dsp:sp modelId="{CB56C609-3B7A-451C-B328-9EB42ECB3E5E}">
      <dsp:nvSpPr>
        <dsp:cNvPr id="0" name=""/>
        <dsp:cNvSpPr/>
      </dsp:nvSpPr>
      <dsp:spPr>
        <a:xfrm>
          <a:off x="1800465" y="1280"/>
          <a:ext cx="711762" cy="71176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800" b="1" kern="1200"/>
            <a:t>docenten</a:t>
          </a:r>
        </a:p>
      </dsp:txBody>
      <dsp:txXfrm>
        <a:off x="1904700" y="105515"/>
        <a:ext cx="503292" cy="503292"/>
      </dsp:txXfrm>
    </dsp:sp>
    <dsp:sp modelId="{AD166B19-72FD-46E6-B0E1-A0C4E5D909F5}">
      <dsp:nvSpPr>
        <dsp:cNvPr id="0" name=""/>
        <dsp:cNvSpPr/>
      </dsp:nvSpPr>
      <dsp:spPr>
        <a:xfrm>
          <a:off x="2615760" y="1268035"/>
          <a:ext cx="110431" cy="29707"/>
        </a:xfrm>
        <a:custGeom>
          <a:avLst/>
          <a:gdLst/>
          <a:ahLst/>
          <a:cxnLst/>
          <a:rect l="0" t="0" r="0" b="0"/>
          <a:pathLst>
            <a:path>
              <a:moveTo>
                <a:pt x="0" y="14853"/>
              </a:moveTo>
              <a:lnTo>
                <a:pt x="110431" y="14853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nl-NL" sz="500" kern="1200"/>
        </a:p>
      </dsp:txBody>
      <dsp:txXfrm>
        <a:off x="2668216" y="1280128"/>
        <a:ext cx="5521" cy="5521"/>
      </dsp:txXfrm>
    </dsp:sp>
    <dsp:sp modelId="{7BFCE379-3943-4769-8A65-AD1935B1D0B5}">
      <dsp:nvSpPr>
        <dsp:cNvPr id="0" name=""/>
        <dsp:cNvSpPr/>
      </dsp:nvSpPr>
      <dsp:spPr>
        <a:xfrm>
          <a:off x="2726192" y="927008"/>
          <a:ext cx="711762" cy="71176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800" b="1" kern="1200"/>
            <a:t>onderwijs-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800" b="1" kern="1200"/>
            <a:t>organisatie</a:t>
          </a:r>
        </a:p>
      </dsp:txBody>
      <dsp:txXfrm>
        <a:off x="2830427" y="1031243"/>
        <a:ext cx="503292" cy="503292"/>
      </dsp:txXfrm>
    </dsp:sp>
    <dsp:sp modelId="{757675A7-2223-4D43-8E96-F9D8216A1A1E}">
      <dsp:nvSpPr>
        <dsp:cNvPr id="0" name=""/>
        <dsp:cNvSpPr/>
      </dsp:nvSpPr>
      <dsp:spPr>
        <a:xfrm rot="5400000">
          <a:off x="2049364" y="1730899"/>
          <a:ext cx="213964" cy="29707"/>
        </a:xfrm>
        <a:custGeom>
          <a:avLst/>
          <a:gdLst/>
          <a:ahLst/>
          <a:cxnLst/>
          <a:rect l="0" t="0" r="0" b="0"/>
          <a:pathLst>
            <a:path>
              <a:moveTo>
                <a:pt x="0" y="14853"/>
              </a:moveTo>
              <a:lnTo>
                <a:pt x="213964" y="14853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nl-NL" sz="500" kern="1200"/>
        </a:p>
      </dsp:txBody>
      <dsp:txXfrm>
        <a:off x="2150997" y="1740404"/>
        <a:ext cx="10698" cy="10698"/>
      </dsp:txXfrm>
    </dsp:sp>
    <dsp:sp modelId="{9E7FF095-FDB6-4A67-B02F-C94350C15095}">
      <dsp:nvSpPr>
        <dsp:cNvPr id="0" name=""/>
        <dsp:cNvSpPr/>
      </dsp:nvSpPr>
      <dsp:spPr>
        <a:xfrm>
          <a:off x="1800465" y="1852735"/>
          <a:ext cx="711762" cy="71176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800" b="1" kern="1200"/>
            <a:t>studenten</a:t>
          </a:r>
        </a:p>
      </dsp:txBody>
      <dsp:txXfrm>
        <a:off x="1904700" y="1956970"/>
        <a:ext cx="503292" cy="503292"/>
      </dsp:txXfrm>
    </dsp:sp>
    <dsp:sp modelId="{20C5B86D-1C59-4917-A7E9-03AFF6F0BA5F}">
      <dsp:nvSpPr>
        <dsp:cNvPr id="0" name=""/>
        <dsp:cNvSpPr/>
      </dsp:nvSpPr>
      <dsp:spPr>
        <a:xfrm rot="10800000">
          <a:off x="1586500" y="1268035"/>
          <a:ext cx="110431" cy="29707"/>
        </a:xfrm>
        <a:custGeom>
          <a:avLst/>
          <a:gdLst/>
          <a:ahLst/>
          <a:cxnLst/>
          <a:rect l="0" t="0" r="0" b="0"/>
          <a:pathLst>
            <a:path>
              <a:moveTo>
                <a:pt x="0" y="14853"/>
              </a:moveTo>
              <a:lnTo>
                <a:pt x="110431" y="14853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nl-NL" sz="500" kern="1200"/>
        </a:p>
      </dsp:txBody>
      <dsp:txXfrm rot="10800000">
        <a:off x="1638955" y="1280128"/>
        <a:ext cx="5521" cy="5521"/>
      </dsp:txXfrm>
    </dsp:sp>
    <dsp:sp modelId="{1C6C9CD5-C12A-421C-A1E2-BF982A8A02A0}">
      <dsp:nvSpPr>
        <dsp:cNvPr id="0" name=""/>
        <dsp:cNvSpPr/>
      </dsp:nvSpPr>
      <dsp:spPr>
        <a:xfrm>
          <a:off x="874737" y="927008"/>
          <a:ext cx="711762" cy="71176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800" b="1" kern="1200"/>
            <a:t>werkveld</a:t>
          </a:r>
        </a:p>
      </dsp:txBody>
      <dsp:txXfrm>
        <a:off x="978972" y="1031243"/>
        <a:ext cx="503292" cy="5032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F100CADDF0A49A21796AA20FECD23" ma:contentTypeVersion="11" ma:contentTypeDescription="Create a new document." ma:contentTypeScope="" ma:versionID="7b9a59714e347fa55450241b1a968602">
  <xsd:schema xmlns:xsd="http://www.w3.org/2001/XMLSchema" xmlns:xs="http://www.w3.org/2001/XMLSchema" xmlns:p="http://schemas.microsoft.com/office/2006/metadata/properties" xmlns:ns2="685844f3-484d-46a5-8d5d-b7eef178248f" targetNamespace="http://schemas.microsoft.com/office/2006/metadata/properties" ma:root="true" ma:fieldsID="fecbd916d94c78a7a22b2b7a808020e1" ns2:_="">
    <xsd:import namespace="685844f3-484d-46a5-8d5d-b7eef178248f"/>
    <xsd:element name="properties">
      <xsd:complexType>
        <xsd:sequence>
          <xsd:element name="documentManagement">
            <xsd:complexType>
              <xsd:all>
                <xsd:element ref="ns2:Categorie" minOccurs="0"/>
                <xsd:element ref="ns2:Status_x0020_document"/>
                <xsd:element ref="ns2:Studie" minOccurs="0"/>
                <xsd:element ref="ns2:Studiejaar"/>
                <xsd:element ref="ns2:KTTM-Tracks" minOccurs="0"/>
                <xsd:element ref="ns2:Coursecod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844f3-484d-46a5-8d5d-b7eef178248f" elementFormDefault="qualified">
    <xsd:import namespace="http://schemas.microsoft.com/office/2006/documentManagement/types"/>
    <xsd:import namespace="http://schemas.microsoft.com/office/infopath/2007/PartnerControls"/>
    <xsd:element name="Categorie" ma:index="8" nillable="true" ma:displayName="Document Category" ma:internalName="Categor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- Manuals"/>
                    <xsd:enumeration value="All - not defined"/>
                    <xsd:enumeration value="All - Process description"/>
                    <xsd:enumeration value="Confidential - Finance"/>
                    <xsd:enumeration value="Confidential - Staff"/>
                    <xsd:enumeration value="Education - BSc courses"/>
                    <xsd:enumeration value="Education - MSc courses"/>
                    <xsd:enumeration value="Education - Quality assurance / reports"/>
                    <xsd:enumeration value="Organisation - Accreditation &amp; visitation"/>
                    <xsd:enumeration value="Organisation - Facilities"/>
                    <xsd:enumeration value="Organisation - Projects"/>
                    <xsd:enumeration value="Organisation - Scheduling"/>
                    <xsd:enumeration value="Organisation - Structure"/>
                    <xsd:enumeration value="Organisation - Student related"/>
                    <xsd:enumeration value="Policy – Education"/>
                    <xsd:enumeration value="Policy - Education regulations"/>
                    <xsd:enumeration value="Policy - Institution and educational programmes"/>
                  </xsd:restriction>
                </xsd:simpleType>
              </xsd:element>
            </xsd:sequence>
          </xsd:extension>
        </xsd:complexContent>
      </xsd:complexType>
    </xsd:element>
    <xsd:element name="Status_x0020_document" ma:index="9" ma:displayName="Status document" ma:format="RadioButtons" ma:internalName="Status_x0020_document">
      <xsd:simpleType>
        <xsd:restriction base="dms:Choice">
          <xsd:enumeration value="Draft"/>
          <xsd:enumeration value="Final version"/>
          <xsd:enumeration value="Template"/>
        </xsd:restriction>
      </xsd:simpleType>
    </xsd:element>
    <xsd:element name="Studie" ma:index="10" nillable="true" ma:displayName="Education Programme" ma:internalName="Stud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BSc"/>
                    <xsd:enumeration value="MSc"/>
                  </xsd:restriction>
                </xsd:simpleType>
              </xsd:element>
            </xsd:sequence>
          </xsd:extension>
        </xsd:complexContent>
      </xsd:complexType>
    </xsd:element>
    <xsd:element name="Studiejaar" ma:index="11" ma:displayName="Academic year" ma:format="RadioButtons" ma:internalName="Studiejaar">
      <xsd:simpleType>
        <xsd:restriction base="dms:Choice">
          <xsd:enumeration value="2014-15"/>
          <xsd:enumeration value="2015-16"/>
          <xsd:enumeration value="2016-17"/>
          <xsd:enumeration value="2017-18"/>
          <xsd:enumeration value="2018-19"/>
          <xsd:enumeration value="2019-20"/>
          <xsd:enumeration value="2020-21"/>
          <xsd:enumeration value="2021-22"/>
          <xsd:enumeration value="n.a."/>
        </xsd:restriction>
      </xsd:simpleType>
    </xsd:element>
    <xsd:element name="KTTM-Tracks" ma:index="12" nillable="true" ma:displayName="Track" ma:format="Dropdown" ma:internalName="KTTM_x002d_Tracks">
      <xsd:simpleType>
        <xsd:restriction base="dms:Choice">
          <xsd:enumeration value="I&amp;I"/>
          <xsd:enumeration value="S&amp;S"/>
        </xsd:restriction>
      </xsd:simpleType>
    </xsd:element>
    <xsd:element name="Coursecodes" ma:index="13" nillable="true" ma:displayName="Coursecodes" ma:internalName="Coursecod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KT1101"/>
                    <xsd:enumeration value="KT1000WI"/>
                    <xsd:enumeration value="KT1301"/>
                    <xsd:enumeration value="KT1401"/>
                    <xsd:enumeration value="KT1501"/>
                    <xsd:enumeration value="KT1601"/>
                    <xsd:enumeration value="KT1701"/>
                    <xsd:enumeration value="KT1801"/>
                    <xsd:enumeration value="KT1901"/>
                    <xsd:enumeration value="KT1951"/>
                    <xsd:enumeration value="KT2101"/>
                    <xsd:enumeration value="KT2201"/>
                    <xsd:enumeration value="KT2301"/>
                    <xsd:enumeration value="KT2401"/>
                    <xsd:enumeration value="KT2501"/>
                    <xsd:enumeration value="KT2601"/>
                    <xsd:enumeration value="KT2700"/>
                    <xsd:enumeration value="KT2751"/>
                    <xsd:enumeration value="KT2801"/>
                    <xsd:enumeration value="KT2851"/>
                    <xsd:enumeration value="KT2901"/>
                    <xsd:enumeration value="KT2951"/>
                    <xsd:enumeration value="Minor"/>
                    <xsd:enumeration value="KT3301"/>
                    <xsd:enumeration value="KT3401"/>
                    <xsd:enumeration value="KT3501"/>
                    <xsd:enumeration value="KT3601"/>
                    <xsd:enumeration value="KT3701"/>
                    <xsd:enumeration value="KT3800"/>
                    <xsd:enumeration value="KT3900"/>
                    <xsd:enumeration value="KT3950"/>
                    <xsd:enumeration value="TM12001"/>
                    <xsd:enumeration value="TM12002"/>
                    <xsd:enumeration value="TM12003"/>
                    <xsd:enumeration value="TM12004"/>
                    <xsd:enumeration value="TM12005"/>
                    <xsd:enumeration value="TM12006"/>
                    <xsd:enumeration value="TM12007"/>
                    <xsd:enumeration value="TM11001"/>
                    <xsd:enumeration value="TM11002"/>
                    <xsd:enumeration value="TM11003"/>
                    <xsd:enumeration value="TM11004"/>
                    <xsd:enumeration value="TM11005"/>
                    <xsd:enumeration value="TM11006"/>
                    <xsd:enumeration value="TM11007"/>
                    <xsd:enumeration value="TM11008"/>
                    <xsd:enumeration value="TM10001"/>
                    <xsd:enumeration value="TM10002"/>
                    <xsd:enumeration value="TM10003"/>
                    <xsd:enumeration value="TM10004"/>
                    <xsd:enumeration value="TM10005"/>
                    <xsd:enumeration value="TM10006"/>
                    <xsd:enumeration value="TM20001"/>
                    <xsd:enumeration value="TM20002"/>
                    <xsd:enumeration value="TM20003"/>
                    <xsd:enumeration value="TM20004"/>
                    <xsd:enumeration value="TM20005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document xmlns="685844f3-484d-46a5-8d5d-b7eef178248f">Final version</Status_x0020_document>
    <Coursecodes xmlns="685844f3-484d-46a5-8d5d-b7eef178248f">
      <Value>n.a.</Value>
    </Coursecodes>
    <Categorie xmlns="685844f3-484d-46a5-8d5d-b7eef178248f">
      <Value>Organisation - Structure</Value>
    </Categorie>
    <Studiejaar xmlns="685844f3-484d-46a5-8d5d-b7eef178248f">n.a.</Studiejaar>
    <KTTM-Tracks xmlns="685844f3-484d-46a5-8d5d-b7eef178248f" xsi:nil="true"/>
    <Studie xmlns="685844f3-484d-46a5-8d5d-b7eef178248f">
      <Value>n.a.</Value>
    </Studie>
  </documentManagement>
</p:properties>
</file>

<file path=customXml/itemProps1.xml><?xml version="1.0" encoding="utf-8"?>
<ds:datastoreItem xmlns:ds="http://schemas.openxmlformats.org/officeDocument/2006/customXml" ds:itemID="{EAAD9B5A-566F-4512-93CE-2C0156CF5C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FE78AF-F153-4B02-8EDB-8E9AD117D8B0}"/>
</file>

<file path=customXml/itemProps3.xml><?xml version="1.0" encoding="utf-8"?>
<ds:datastoreItem xmlns:ds="http://schemas.openxmlformats.org/officeDocument/2006/customXml" ds:itemID="{560A5A29-B9FA-4460-9C4A-59F872F6D6A3}"/>
</file>

<file path=customXml/itemProps4.xml><?xml version="1.0" encoding="utf-8"?>
<ds:datastoreItem xmlns:ds="http://schemas.openxmlformats.org/officeDocument/2006/customXml" ds:itemID="{AF68766B-4D18-4C38-A2BE-7C35FC0589A8}"/>
</file>

<file path=docProps/app.xml><?xml version="1.0" encoding="utf-8"?>
<Properties xmlns="http://schemas.openxmlformats.org/officeDocument/2006/extended-properties" xmlns:vt="http://schemas.openxmlformats.org/officeDocument/2006/docPropsVTypes">
  <Template>C0871CB9</Template>
  <TotalTime>18</TotalTime>
  <Pages>1</Pages>
  <Words>243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TU Delft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Danielle Rietdijk - 3ME</dc:creator>
  <cp:lastModifiedBy>Danielle Rietdijk - 3ME</cp:lastModifiedBy>
  <cp:revision>3</cp:revision>
  <cp:lastPrinted>2017-11-21T08:27:00Z</cp:lastPrinted>
  <dcterms:created xsi:type="dcterms:W3CDTF">2017-12-18T08:56:00Z</dcterms:created>
  <dcterms:modified xsi:type="dcterms:W3CDTF">2017-12-18T09:14:00Z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0x010100436F100CADDF0A49A21796AA20FECD23</vt:lpwstr>
  </property>
</Properties>
</file>